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2F352" w14:textId="77777777" w:rsidR="00047C16" w:rsidRDefault="00047C16" w:rsidP="00047C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GOFF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d.1413)</w:t>
      </w:r>
    </w:p>
    <w:p w14:paraId="3AFD7C9D" w14:textId="77777777" w:rsidR="00047C16" w:rsidRDefault="00047C16" w:rsidP="00047C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9A25533" w14:textId="77777777" w:rsidR="00047C16" w:rsidRDefault="00047C16" w:rsidP="00047C1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AB47EA" w14:textId="77777777" w:rsidR="00047C16" w:rsidRDefault="00047C16" w:rsidP="00047C1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F2B34C" w14:textId="77777777" w:rsidR="00047C16" w:rsidRDefault="00047C16" w:rsidP="00047C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Jul.</w:t>
      </w:r>
      <w:r>
        <w:rPr>
          <w:rFonts w:ascii="Times New Roman" w:hAnsi="Times New Roman" w:cs="Times New Roman"/>
          <w:sz w:val="24"/>
          <w:szCs w:val="24"/>
        </w:rPr>
        <w:tab/>
        <w:t>1413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5D55BE7" w14:textId="77777777" w:rsidR="00047C16" w:rsidRDefault="00047C16" w:rsidP="00047C16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p.258)</w:t>
      </w:r>
    </w:p>
    <w:p w14:paraId="553378F8" w14:textId="77777777" w:rsidR="00047C16" w:rsidRDefault="00047C16" w:rsidP="00047C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2B4A9F2" w14:textId="77777777" w:rsidR="00047C16" w:rsidRDefault="00047C16" w:rsidP="00047C1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E87950" w14:textId="77777777" w:rsidR="00047C16" w:rsidRDefault="00047C16" w:rsidP="00047C1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82C815" w14:textId="77777777" w:rsidR="00047C16" w:rsidRDefault="00047C16" w:rsidP="00047C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July 2023</w:t>
      </w:r>
    </w:p>
    <w:p w14:paraId="01E3AC8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CE35A" w14:textId="77777777" w:rsidR="00047C16" w:rsidRDefault="00047C16" w:rsidP="009139A6">
      <w:r>
        <w:separator/>
      </w:r>
    </w:p>
  </w:endnote>
  <w:endnote w:type="continuationSeparator" w:id="0">
    <w:p w14:paraId="14F71C04" w14:textId="77777777" w:rsidR="00047C16" w:rsidRDefault="00047C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854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E574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AD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E947B" w14:textId="77777777" w:rsidR="00047C16" w:rsidRDefault="00047C16" w:rsidP="009139A6">
      <w:r>
        <w:separator/>
      </w:r>
    </w:p>
  </w:footnote>
  <w:footnote w:type="continuationSeparator" w:id="0">
    <w:p w14:paraId="66DD1A12" w14:textId="77777777" w:rsidR="00047C16" w:rsidRDefault="00047C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218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B81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9F9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C16"/>
    <w:rsid w:val="00047C1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3F8DC"/>
  <w15:chartTrackingRefBased/>
  <w15:docId w15:val="{3607225B-5360-4EA8-B0E2-6AF74B0CC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C16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2023-09-10T20:12:00Z</dcterms:created>
  <dcterms:modified xsi:type="dcterms:W3CDTF">2023-09-10T20:12:00Z</dcterms:modified>
</cp:coreProperties>
</file>